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334F" w:rsidRDefault="004C334F" w:rsidP="004C334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John BATEMAN</w:t>
      </w:r>
      <w:r>
        <w:rPr>
          <w:rFonts w:ascii="Times New Roman" w:hAnsi="Times New Roman" w:cs="Times New Roman"/>
        </w:rPr>
        <w:t xml:space="preserve">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4C334F" w:rsidRDefault="004C334F" w:rsidP="004C334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Ipswich. Skinner.</w:t>
      </w:r>
    </w:p>
    <w:p w:rsidR="004C334F" w:rsidRDefault="004C334F" w:rsidP="004C334F">
      <w:pPr>
        <w:rPr>
          <w:rFonts w:ascii="Times New Roman" w:hAnsi="Times New Roman" w:cs="Times New Roman"/>
        </w:rPr>
      </w:pPr>
    </w:p>
    <w:p w:rsidR="004C334F" w:rsidRDefault="004C334F" w:rsidP="004C334F">
      <w:pPr>
        <w:rPr>
          <w:rFonts w:ascii="Times New Roman" w:hAnsi="Times New Roman" w:cs="Times New Roman"/>
        </w:rPr>
      </w:pPr>
    </w:p>
    <w:p w:rsidR="004C334F" w:rsidRDefault="004C334F" w:rsidP="004C334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Robert Buxton of Ipswich(q.v.) brought a plaint of debt against him and </w:t>
      </w:r>
    </w:p>
    <w:p w:rsidR="004C334F" w:rsidRDefault="004C334F" w:rsidP="004C334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8 others.</w:t>
      </w:r>
    </w:p>
    <w:p w:rsidR="004C334F" w:rsidRDefault="004C334F" w:rsidP="004C334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proofErr w:type="gramStart"/>
      <w:r>
        <w:rPr>
          <w:rFonts w:ascii="Times New Roman" w:hAnsi="Times New Roman" w:cs="Times New Roman"/>
        </w:rPr>
        <w:t>http://aalt.law.uh.edu/Indices/CP40Indices/CP40no888Pl.htm  )</w:t>
      </w:r>
      <w:proofErr w:type="gramEnd"/>
    </w:p>
    <w:p w:rsidR="004C334F" w:rsidRDefault="004C334F" w:rsidP="004C334F">
      <w:pPr>
        <w:rPr>
          <w:rFonts w:ascii="Times New Roman" w:hAnsi="Times New Roman" w:cs="Times New Roman"/>
        </w:rPr>
      </w:pPr>
    </w:p>
    <w:p w:rsidR="004C334F" w:rsidRDefault="004C334F" w:rsidP="004C334F">
      <w:pPr>
        <w:rPr>
          <w:rFonts w:ascii="Times New Roman" w:hAnsi="Times New Roman" w:cs="Times New Roman"/>
        </w:rPr>
      </w:pPr>
    </w:p>
    <w:p w:rsidR="004C334F" w:rsidRDefault="004C334F" w:rsidP="004C334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13 May 2017</w:t>
      </w:r>
    </w:p>
    <w:p w:rsidR="006B2F86" w:rsidRPr="00E71FC3" w:rsidRDefault="004C334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C334F" w:rsidRDefault="004C334F" w:rsidP="00E71FC3">
      <w:r>
        <w:separator/>
      </w:r>
    </w:p>
  </w:endnote>
  <w:endnote w:type="continuationSeparator" w:id="0">
    <w:p w:rsidR="004C334F" w:rsidRDefault="004C334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C334F" w:rsidRDefault="004C334F" w:rsidP="00E71FC3">
      <w:r>
        <w:separator/>
      </w:r>
    </w:p>
  </w:footnote>
  <w:footnote w:type="continuationSeparator" w:id="0">
    <w:p w:rsidR="004C334F" w:rsidRDefault="004C334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34F"/>
    <w:rsid w:val="001A7C09"/>
    <w:rsid w:val="004C334F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F664A43-D4B3-405B-950A-0EA26DF6BF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4C334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1</TotalTime>
  <Pages>1</Pages>
  <Words>33</Words>
  <Characters>189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2017-05-14T21:29:00Z</dcterms:created>
  <dcterms:modified xsi:type="dcterms:W3CDTF">2017-05-14T21:30:00Z</dcterms:modified>
</cp:coreProperties>
</file>